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Obrazec garanci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3217C199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2486C05" w14:textId="45CEF3E6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2C384" w14:textId="77777777" w:rsidR="00D2244C" w:rsidRDefault="00D2244C">
      <w:r>
        <w:separator/>
      </w:r>
    </w:p>
  </w:endnote>
  <w:endnote w:type="continuationSeparator" w:id="0">
    <w:p w14:paraId="5C305A04" w14:textId="77777777" w:rsidR="00D2244C" w:rsidRDefault="00D2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457B9BD9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E595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E595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BDA77" w14:textId="77777777" w:rsidR="00D2244C" w:rsidRDefault="00D2244C">
      <w:r>
        <w:separator/>
      </w:r>
    </w:p>
  </w:footnote>
  <w:footnote w:type="continuationSeparator" w:id="0">
    <w:p w14:paraId="48684865" w14:textId="77777777" w:rsidR="00D2244C" w:rsidRDefault="00D22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6162E869" w:rsidR="00C0552D" w:rsidRPr="00661C62" w:rsidRDefault="00661C62" w:rsidP="004E595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E5951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E5951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17B05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2505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703"/>
    <w:rsid w:val="00C16A39"/>
    <w:rsid w:val="00C2689D"/>
    <w:rsid w:val="00C34562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244C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B1403-3C18-4605-8382-96AB511D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0BD9537-8C3F-439C-9F9C-AFEF3AEE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2023-08-30T11:43:00Z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